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3B294" w14:textId="77777777" w:rsidR="00821C80" w:rsidRDefault="00821C80" w:rsidP="007D4350">
      <w:pPr>
        <w:pStyle w:val="Bezodstpw"/>
        <w:jc w:val="right"/>
        <w:rPr>
          <w:rFonts w:ascii="Arial" w:hAnsi="Arial" w:cs="Arial"/>
          <w:sz w:val="24"/>
          <w:szCs w:val="24"/>
        </w:rPr>
      </w:pPr>
      <w:r w:rsidRPr="007D4350">
        <w:rPr>
          <w:rFonts w:ascii="Arial" w:hAnsi="Arial" w:cs="Arial"/>
          <w:sz w:val="24"/>
          <w:szCs w:val="24"/>
        </w:rPr>
        <w:t xml:space="preserve">Załącznik nr </w:t>
      </w:r>
      <w:r w:rsidR="00094A9E" w:rsidRPr="007D4350">
        <w:rPr>
          <w:rFonts w:ascii="Arial" w:hAnsi="Arial" w:cs="Arial"/>
          <w:sz w:val="24"/>
          <w:szCs w:val="24"/>
        </w:rPr>
        <w:t>6</w:t>
      </w:r>
      <w:r w:rsidR="00F83B51" w:rsidRPr="007D4350">
        <w:rPr>
          <w:rFonts w:ascii="Arial" w:hAnsi="Arial" w:cs="Arial"/>
          <w:sz w:val="24"/>
          <w:szCs w:val="24"/>
        </w:rPr>
        <w:t xml:space="preserve"> do SWZ</w:t>
      </w:r>
    </w:p>
    <w:tbl>
      <w:tblPr>
        <w:tblW w:w="14317" w:type="dxa"/>
        <w:tblLook w:val="04A0" w:firstRow="1" w:lastRow="0" w:firstColumn="1" w:lastColumn="0" w:noHBand="0" w:noVBand="1"/>
      </w:tblPr>
      <w:tblGrid>
        <w:gridCol w:w="113"/>
        <w:gridCol w:w="2687"/>
        <w:gridCol w:w="11517"/>
      </w:tblGrid>
      <w:tr w:rsidR="007524A3" w:rsidRPr="007524A3" w14:paraId="779AB3B6" w14:textId="77777777" w:rsidTr="00A86B44">
        <w:tc>
          <w:tcPr>
            <w:tcW w:w="2800" w:type="dxa"/>
            <w:gridSpan w:val="2"/>
          </w:tcPr>
          <w:p w14:paraId="0936B834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517" w:type="dxa"/>
          </w:tcPr>
          <w:p w14:paraId="13454D9A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4BED4F3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</w:t>
            </w:r>
            <w:r w:rsidR="00F2651C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.</w:t>
            </w: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…………………………………………………………..</w:t>
            </w:r>
          </w:p>
          <w:p w14:paraId="07FC5D7A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5A56FF9A" w14:textId="77777777" w:rsidTr="00A86B44">
        <w:tc>
          <w:tcPr>
            <w:tcW w:w="2800" w:type="dxa"/>
            <w:gridSpan w:val="2"/>
          </w:tcPr>
          <w:p w14:paraId="04ED3545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517" w:type="dxa"/>
          </w:tcPr>
          <w:p w14:paraId="1B215E20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A24C518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C8F94A5" w14:textId="77777777" w:rsidR="007524A3" w:rsidRDefault="00CA5E56" w:rsidP="00CA5E56">
            <w:pPr>
              <w:spacing w:after="120"/>
              <w:ind w:right="3260"/>
              <w:rPr>
                <w:rFonts w:ascii="Arial" w:hAnsi="Arial" w:cs="Arial"/>
                <w:bCs/>
                <w:sz w:val="18"/>
                <w:szCs w:val="18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  <w:p w14:paraId="1FAA10E6" w14:textId="77777777" w:rsidR="007D4350" w:rsidRPr="007524A3" w:rsidRDefault="007D4350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</w:p>
        </w:tc>
      </w:tr>
      <w:tr w:rsidR="00CA5E56" w:rsidRPr="00193F60" w14:paraId="1EC57F21" w14:textId="77777777" w:rsidTr="004F1E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  <w:trHeight w:val="902"/>
        </w:trPr>
        <w:tc>
          <w:tcPr>
            <w:tcW w:w="14204" w:type="dxa"/>
            <w:gridSpan w:val="2"/>
            <w:shd w:val="clear" w:color="auto" w:fill="F2F2F2"/>
            <w:vAlign w:val="center"/>
          </w:tcPr>
          <w:p w14:paraId="3533C97D" w14:textId="2002C91E" w:rsidR="00CA5E56" w:rsidRPr="00CA5E56" w:rsidRDefault="00CA5E56" w:rsidP="00105EFF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 xml:space="preserve">WYKAZ </w:t>
            </w:r>
            <w:r w:rsidR="00AA0A5E" w:rsidRPr="00DE6715">
              <w:rPr>
                <w:rFonts w:ascii="Arial" w:hAnsi="Arial" w:cs="Arial"/>
                <w:b/>
                <w:sz w:val="32"/>
                <w:szCs w:val="32"/>
              </w:rPr>
              <w:t>DOSTAW LUB USŁUG</w:t>
            </w:r>
          </w:p>
        </w:tc>
      </w:tr>
    </w:tbl>
    <w:p w14:paraId="19AAC9BE" w14:textId="54DF3290" w:rsidR="00CA5E56" w:rsidRDefault="00AA0A5E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Pr="00F27764">
        <w:rPr>
          <w:rFonts w:ascii="Arial" w:hAnsi="Arial" w:cs="Arial"/>
        </w:rPr>
        <w:t xml:space="preserve"> </w:t>
      </w:r>
      <w:r w:rsidRPr="00F27764">
        <w:rPr>
          <w:rFonts w:ascii="Arial" w:hAnsi="Arial" w:cs="Arial"/>
          <w:sz w:val="24"/>
        </w:rPr>
        <w:t>o udzielenie zamówienia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11766"/>
      </w:tblGrid>
      <w:tr w:rsidR="00CA5E56" w:rsidRPr="00CA5E56" w14:paraId="4946715F" w14:textId="77777777" w:rsidTr="00AA0A5E">
        <w:tc>
          <w:tcPr>
            <w:tcW w:w="2268" w:type="dxa"/>
          </w:tcPr>
          <w:p w14:paraId="480A2CB4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</w:tcPr>
          <w:p w14:paraId="4961D573" w14:textId="110F97C0" w:rsidR="00CA5E56" w:rsidRPr="003165A8" w:rsidRDefault="00A86B44" w:rsidP="00CC678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F1F6A">
              <w:rPr>
                <w:rFonts w:ascii="Arial" w:hAnsi="Arial" w:cs="Arial"/>
                <w:b/>
                <w:iCs/>
                <w:color w:val="000000"/>
                <w:kern w:val="1"/>
                <w:sz w:val="24"/>
                <w:szCs w:val="24"/>
              </w:rPr>
              <w:t xml:space="preserve">Dostawa </w:t>
            </w:r>
            <w:r w:rsidRPr="001F1F6A"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jednego lekkiego samochodu ratowniczo – gaśniczego z napędem 4x4 dla OSP w Bilnie</w:t>
            </w:r>
            <w:r>
              <w:rPr>
                <w:rFonts w:ascii="Arial" w:hAnsi="Arial" w:cs="Arial"/>
                <w:b/>
                <w:bCs/>
                <w:kern w:val="1"/>
                <w:sz w:val="24"/>
                <w:szCs w:val="24"/>
              </w:rPr>
              <w:t>.</w:t>
            </w:r>
          </w:p>
        </w:tc>
      </w:tr>
      <w:tr w:rsidR="00C4142B" w:rsidRPr="00CA5E56" w14:paraId="16950E7F" w14:textId="77777777" w:rsidTr="00AA0A5E">
        <w:tc>
          <w:tcPr>
            <w:tcW w:w="2268" w:type="dxa"/>
          </w:tcPr>
          <w:p w14:paraId="2E782620" w14:textId="77777777" w:rsidR="00C4142B" w:rsidRPr="00CA5E56" w:rsidRDefault="00C4142B" w:rsidP="00321E2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</w:tcPr>
          <w:p w14:paraId="525B6095" w14:textId="29F95E7F" w:rsidR="00C4142B" w:rsidRPr="00CA5E56" w:rsidRDefault="00A86B44" w:rsidP="00321E2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OSP/1/2026</w:t>
            </w:r>
          </w:p>
        </w:tc>
      </w:tr>
    </w:tbl>
    <w:p w14:paraId="1ECFAA7F" w14:textId="6EB9116A" w:rsidR="007D4350" w:rsidRDefault="00CA5E56" w:rsidP="007D4350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61D36">
        <w:rPr>
          <w:rFonts w:ascii="Arial" w:eastAsia="Calibri" w:hAnsi="Arial" w:cs="Arial"/>
          <w:sz w:val="24"/>
          <w:szCs w:val="24"/>
          <w:lang w:eastAsia="en-US"/>
        </w:rPr>
        <w:t xml:space="preserve">prowadzonego </w:t>
      </w:r>
      <w:r w:rsidRPr="00A86B44">
        <w:rPr>
          <w:rFonts w:ascii="Arial" w:eastAsia="Calibri" w:hAnsi="Arial" w:cs="Arial"/>
          <w:sz w:val="24"/>
          <w:szCs w:val="24"/>
          <w:lang w:eastAsia="en-US"/>
        </w:rPr>
        <w:t xml:space="preserve">przez </w:t>
      </w:r>
      <w:r w:rsidR="00A86B44" w:rsidRPr="00A86B44">
        <w:rPr>
          <w:rFonts w:ascii="Arial" w:hAnsi="Arial" w:cs="Arial"/>
          <w:b/>
          <w:sz w:val="24"/>
          <w:szCs w:val="24"/>
        </w:rPr>
        <w:t xml:space="preserve">Ochotniczą Straż Pożarną w Bilnie, </w:t>
      </w:r>
      <w:r w:rsidR="00A86B44" w:rsidRPr="00A86B44">
        <w:rPr>
          <w:rFonts w:ascii="Arial" w:hAnsi="Arial" w:cs="Arial"/>
          <w:color w:val="000000"/>
          <w:sz w:val="24"/>
          <w:szCs w:val="24"/>
        </w:rPr>
        <w:t>Bilno 9A, 87-840 Lubień Kujawski</w:t>
      </w:r>
      <w:r w:rsidRPr="00A86B44">
        <w:rPr>
          <w:rFonts w:ascii="Arial" w:eastAsia="Calibri" w:hAnsi="Arial" w:cs="Arial"/>
          <w:sz w:val="24"/>
          <w:szCs w:val="24"/>
          <w:lang w:eastAsia="en-US"/>
        </w:rPr>
        <w:t>, oświadczam(y), że</w:t>
      </w:r>
      <w:r w:rsidR="00324A5E" w:rsidRPr="00861D36">
        <w:rPr>
          <w:rFonts w:ascii="Arial" w:eastAsia="Calibri" w:hAnsi="Arial" w:cs="Arial"/>
          <w:sz w:val="24"/>
          <w:szCs w:val="24"/>
          <w:lang w:eastAsia="en-US"/>
        </w:rPr>
        <w:t> </w:t>
      </w:r>
      <w:r w:rsidR="00AA0A5E" w:rsidRPr="00F27764">
        <w:rPr>
          <w:rFonts w:ascii="Arial" w:hAnsi="Arial" w:cs="Arial"/>
          <w:sz w:val="24"/>
        </w:rPr>
        <w:t>wykonaliśmy następujące dostawy lub usługi</w:t>
      </w:r>
      <w:r w:rsidRPr="00861D36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1474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78"/>
        <w:gridCol w:w="3943"/>
        <w:gridCol w:w="2861"/>
        <w:gridCol w:w="2126"/>
        <w:gridCol w:w="2668"/>
      </w:tblGrid>
      <w:tr w:rsidR="00F2651C" w14:paraId="527C627C" w14:textId="77777777" w:rsidTr="007D4350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320961C0" w14:textId="7A69D65E" w:rsidR="00F2651C" w:rsidRPr="007D4350" w:rsidRDefault="00F2651C" w:rsidP="00321E29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35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578" w:type="dxa"/>
            <w:shd w:val="clear" w:color="auto" w:fill="F2F2F2"/>
            <w:vAlign w:val="center"/>
          </w:tcPr>
          <w:p w14:paraId="2CF7D818" w14:textId="795686CF" w:rsidR="00F2651C" w:rsidRPr="007D4350" w:rsidRDefault="00AA0A5E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350">
              <w:rPr>
                <w:rFonts w:ascii="Arial" w:eastAsia="Lucida Sans Unicode" w:hAnsi="Arial" w:cs="Arial"/>
                <w:b/>
                <w:bCs/>
                <w:sz w:val="22"/>
                <w:szCs w:val="22"/>
                <w:lang w:eastAsia="hi-IN" w:bidi="hi-IN"/>
              </w:rPr>
              <w:t>Przedmiot zamówienia</w:t>
            </w:r>
          </w:p>
        </w:tc>
        <w:tc>
          <w:tcPr>
            <w:tcW w:w="3943" w:type="dxa"/>
            <w:shd w:val="clear" w:color="auto" w:fill="F2F2F2"/>
            <w:vAlign w:val="center"/>
          </w:tcPr>
          <w:p w14:paraId="3B29E64A" w14:textId="514E68F2" w:rsidR="00F2651C" w:rsidRPr="007D4350" w:rsidRDefault="00AA0A5E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350">
              <w:rPr>
                <w:rFonts w:ascii="Arial" w:eastAsia="Lucida Sans Unicode" w:hAnsi="Arial" w:cs="Arial"/>
                <w:b/>
                <w:bCs/>
                <w:sz w:val="22"/>
                <w:szCs w:val="22"/>
                <w:lang w:eastAsia="hi-IN" w:bidi="hi-IN"/>
              </w:rPr>
              <w:t xml:space="preserve">Charakterystyka zamówienia (zakres rzeczowy potwierdzający spełnianie warunku udziału </w:t>
            </w:r>
            <w:r w:rsidRPr="007D4350">
              <w:rPr>
                <w:rFonts w:ascii="Arial" w:eastAsia="Lucida Sans Unicode" w:hAnsi="Arial" w:cs="Arial"/>
                <w:b/>
                <w:bCs/>
                <w:sz w:val="22"/>
                <w:szCs w:val="22"/>
                <w:lang w:eastAsia="hi-IN" w:bidi="hi-IN"/>
              </w:rPr>
              <w:br/>
              <w:t>w postępowaniu)</w:t>
            </w:r>
          </w:p>
        </w:tc>
        <w:tc>
          <w:tcPr>
            <w:tcW w:w="2861" w:type="dxa"/>
            <w:shd w:val="clear" w:color="auto" w:fill="F2F2F2"/>
            <w:vAlign w:val="center"/>
          </w:tcPr>
          <w:p w14:paraId="1D4C394C" w14:textId="77777777" w:rsidR="00AA0A5E" w:rsidRPr="007D4350" w:rsidRDefault="00AA0A5E" w:rsidP="00AA0A5E">
            <w:pPr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4350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  <w:p w14:paraId="517468FE" w14:textId="103EE2DE" w:rsidR="00F2651C" w:rsidRPr="007D4350" w:rsidRDefault="00AA0A5E" w:rsidP="00AA0A5E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7D4350">
              <w:rPr>
                <w:rFonts w:ascii="Arial" w:hAnsi="Arial" w:cs="Arial"/>
              </w:rPr>
              <w:t>(rozpoczęcie – zakończenie)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79ECB661" w14:textId="60A3135E" w:rsidR="00F2651C" w:rsidRPr="007D4350" w:rsidRDefault="00AA0A5E" w:rsidP="007D4350">
            <w:pPr>
              <w:widowControl w:val="0"/>
              <w:snapToGrid w:val="0"/>
              <w:spacing w:line="20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350"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  <w:r w:rsidRPr="007D435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4350">
              <w:rPr>
                <w:rFonts w:ascii="Arial" w:eastAsia="Lucida Sans Unicode" w:hAnsi="Arial" w:cs="Arial"/>
                <w:b/>
                <w:bCs/>
                <w:sz w:val="22"/>
                <w:szCs w:val="22"/>
                <w:lang w:eastAsia="hi-IN" w:bidi="hi-IN"/>
              </w:rPr>
              <w:t>brutto zrealizowanych dostaw</w:t>
            </w:r>
            <w:r w:rsidR="007D4350" w:rsidRPr="007D4350">
              <w:rPr>
                <w:rFonts w:ascii="Arial" w:eastAsia="Lucida Sans Unicode" w:hAnsi="Arial" w:cs="Arial"/>
                <w:b/>
                <w:bCs/>
                <w:sz w:val="22"/>
                <w:szCs w:val="22"/>
                <w:lang w:eastAsia="hi-IN" w:bidi="hi-IN"/>
              </w:rPr>
              <w:t xml:space="preserve"> </w:t>
            </w:r>
            <w:r w:rsidRPr="007D4350">
              <w:rPr>
                <w:rFonts w:ascii="Arial" w:eastAsia="Lucida Sans Unicode" w:hAnsi="Arial" w:cs="Arial"/>
                <w:b/>
                <w:bCs/>
                <w:sz w:val="22"/>
                <w:szCs w:val="22"/>
                <w:lang w:eastAsia="hi-IN" w:bidi="hi-IN"/>
              </w:rPr>
              <w:t>[PLN]</w:t>
            </w:r>
          </w:p>
        </w:tc>
        <w:tc>
          <w:tcPr>
            <w:tcW w:w="2668" w:type="dxa"/>
            <w:shd w:val="clear" w:color="auto" w:fill="F2F2F2"/>
          </w:tcPr>
          <w:p w14:paraId="091DACD7" w14:textId="67CF0614" w:rsidR="00F2651C" w:rsidRPr="007D4350" w:rsidRDefault="00AA0A5E" w:rsidP="00321E29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4350">
              <w:rPr>
                <w:rFonts w:ascii="Arial" w:hAnsi="Arial" w:cs="Arial"/>
                <w:b/>
                <w:bCs/>
                <w:sz w:val="22"/>
                <w:szCs w:val="22"/>
              </w:rPr>
              <w:t>Podmiot</w:t>
            </w:r>
            <w:r w:rsidRPr="007D4350">
              <w:rPr>
                <w:rFonts w:ascii="Arial" w:hAnsi="Arial" w:cs="Arial"/>
                <w:sz w:val="22"/>
                <w:szCs w:val="22"/>
              </w:rPr>
              <w:t>, na rzecz którego dostawy lub usługi zostały wykonane lub są wykonywane</w:t>
            </w:r>
          </w:p>
        </w:tc>
      </w:tr>
      <w:tr w:rsidR="00F2651C" w14:paraId="39777899" w14:textId="77777777" w:rsidTr="007D4350">
        <w:trPr>
          <w:cantSplit/>
          <w:trHeight w:val="600"/>
        </w:trPr>
        <w:tc>
          <w:tcPr>
            <w:tcW w:w="567" w:type="dxa"/>
            <w:vAlign w:val="center"/>
          </w:tcPr>
          <w:p w14:paraId="08DB1999" w14:textId="77777777" w:rsidR="00F2651C" w:rsidRPr="00B105F9" w:rsidRDefault="00F2651C" w:rsidP="00321E29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14:paraId="5871C14C" w14:textId="77777777" w:rsidR="00F2651C" w:rsidRPr="00B105F9" w:rsidRDefault="00F2651C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943" w:type="dxa"/>
            <w:vAlign w:val="center"/>
          </w:tcPr>
          <w:p w14:paraId="1F115BB9" w14:textId="77777777" w:rsidR="00F2651C" w:rsidRPr="00B105F9" w:rsidRDefault="00F2651C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61" w:type="dxa"/>
            <w:vAlign w:val="center"/>
          </w:tcPr>
          <w:p w14:paraId="77F89D3F" w14:textId="77777777" w:rsidR="00F2651C" w:rsidRPr="00B105F9" w:rsidRDefault="00F2651C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7B58050" w14:textId="77777777" w:rsidR="00F2651C" w:rsidRPr="00B105F9" w:rsidRDefault="00F2651C" w:rsidP="00321E29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68" w:type="dxa"/>
          </w:tcPr>
          <w:p w14:paraId="29082B72" w14:textId="77777777" w:rsidR="00F2651C" w:rsidRPr="00B105F9" w:rsidRDefault="00F2651C" w:rsidP="00321E29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F2651C" w14:paraId="1EFF84BF" w14:textId="77777777" w:rsidTr="007D4350">
        <w:trPr>
          <w:cantSplit/>
          <w:trHeight w:val="600"/>
        </w:trPr>
        <w:tc>
          <w:tcPr>
            <w:tcW w:w="567" w:type="dxa"/>
            <w:vAlign w:val="center"/>
          </w:tcPr>
          <w:p w14:paraId="375A6AA9" w14:textId="77777777" w:rsidR="00F2651C" w:rsidRPr="00B105F9" w:rsidRDefault="00F2651C" w:rsidP="00321E29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78" w:type="dxa"/>
          </w:tcPr>
          <w:p w14:paraId="22BAB082" w14:textId="77777777" w:rsidR="00F2651C" w:rsidRPr="00B105F9" w:rsidRDefault="00F2651C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943" w:type="dxa"/>
            <w:vAlign w:val="center"/>
          </w:tcPr>
          <w:p w14:paraId="6F124045" w14:textId="77777777" w:rsidR="00F2651C" w:rsidRPr="00B105F9" w:rsidRDefault="00F2651C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861" w:type="dxa"/>
            <w:vAlign w:val="center"/>
          </w:tcPr>
          <w:p w14:paraId="2A387720" w14:textId="77777777" w:rsidR="00F2651C" w:rsidRPr="00B105F9" w:rsidRDefault="00F2651C" w:rsidP="00321E29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33EDB5E" w14:textId="77777777" w:rsidR="00F2651C" w:rsidRPr="00B105F9" w:rsidRDefault="00F2651C" w:rsidP="00321E29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668" w:type="dxa"/>
          </w:tcPr>
          <w:p w14:paraId="2D728FB3" w14:textId="77777777" w:rsidR="00F2651C" w:rsidRPr="00B105F9" w:rsidRDefault="00F2651C" w:rsidP="00321E29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A5EB15D" w14:textId="53EE73F3" w:rsidR="007D4350" w:rsidRPr="00A8618D" w:rsidRDefault="007D4350" w:rsidP="00F660B4">
      <w:pPr>
        <w:widowControl w:val="0"/>
        <w:suppressAutoHyphens/>
        <w:spacing w:before="120" w:after="10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F660B4">
        <w:rPr>
          <w:rFonts w:ascii="Arial" w:eastAsia="Andale Sans UI" w:hAnsi="Arial" w:cs="Arial"/>
          <w:i/>
          <w:iCs/>
          <w:color w:val="000000"/>
          <w:kern w:val="2"/>
          <w:sz w:val="22"/>
          <w:szCs w:val="22"/>
        </w:rPr>
        <w:t>Wymagane jest wykazanie doświadczenia wskazującego</w:t>
      </w:r>
      <w:r w:rsidRPr="00F660B4">
        <w:rPr>
          <w:rFonts w:ascii="Arial" w:hAnsi="Arial" w:cs="Arial"/>
          <w:i/>
          <w:iCs/>
          <w:sz w:val="22"/>
          <w:szCs w:val="22"/>
        </w:rPr>
        <w:t>, że w okresie ostatnich trzech lat, a jeżeli okres działalności jest krótszy – w tym okresie</w:t>
      </w:r>
      <w:r w:rsidR="00F660B4" w:rsidRPr="00F660B4">
        <w:rPr>
          <w:rFonts w:ascii="Arial" w:hAnsi="Arial" w:cs="Arial"/>
          <w:i/>
          <w:iCs/>
          <w:sz w:val="22"/>
          <w:szCs w:val="22"/>
        </w:rPr>
        <w:t xml:space="preserve">, </w:t>
      </w:r>
      <w:r w:rsidR="00F660B4" w:rsidRPr="00F660B4">
        <w:rPr>
          <w:rFonts w:ascii="Arial" w:hAnsi="Arial" w:cs="Arial"/>
          <w:bCs/>
          <w:i/>
          <w:iCs/>
          <w:sz w:val="22"/>
          <w:szCs w:val="22"/>
        </w:rPr>
        <w:t>zrealizował co najmniej jedną dostawę lekkiego samochodu ratowniczo-gaśniczego o wartości co najmniej 200.000,00 zł brutto</w:t>
      </w:r>
      <w:r w:rsidRPr="00A8618D">
        <w:rPr>
          <w:rFonts w:ascii="Arial" w:hAnsi="Arial" w:cs="Arial"/>
          <w:i/>
          <w:iCs/>
          <w:sz w:val="22"/>
          <w:szCs w:val="22"/>
        </w:rPr>
        <w:t xml:space="preserve">. </w:t>
      </w:r>
    </w:p>
    <w:p w14:paraId="16450CF0" w14:textId="3CF596D5" w:rsidR="002018D5" w:rsidRDefault="002018D5" w:rsidP="007D4350">
      <w:pPr>
        <w:spacing w:before="240" w:after="240" w:line="360" w:lineRule="auto"/>
        <w:ind w:left="-425"/>
        <w:jc w:val="both"/>
        <w:rPr>
          <w:rFonts w:ascii="Arial" w:hAnsi="Arial" w:cs="Arial"/>
          <w:sz w:val="24"/>
        </w:rPr>
      </w:pPr>
      <w:r w:rsidRPr="002018D5">
        <w:rPr>
          <w:rFonts w:ascii="Arial" w:hAnsi="Arial" w:cs="Arial"/>
          <w:b/>
          <w:bCs/>
          <w:iCs/>
          <w:sz w:val="24"/>
          <w:szCs w:val="24"/>
        </w:rPr>
        <w:lastRenderedPageBreak/>
        <w:t>Uwaga: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="00AA0A5E" w:rsidRPr="00F27764">
        <w:rPr>
          <w:rFonts w:ascii="Arial" w:hAnsi="Arial" w:cs="Arial"/>
          <w:sz w:val="24"/>
        </w:rPr>
        <w:t>Do wykazu należy dołączyć dowody</w:t>
      </w:r>
      <w:r w:rsidR="00AA0A5E" w:rsidRPr="0087138C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="00AA0A5E" w:rsidRPr="00F27764">
        <w:rPr>
          <w:rFonts w:ascii="Arial" w:hAnsi="Arial" w:cs="Arial"/>
          <w:sz w:val="24"/>
        </w:rPr>
        <w:t xml:space="preserve"> potwierdzające, że dostawy lub usługi zostały wykonane lub są wykonywane należycie.</w:t>
      </w:r>
    </w:p>
    <w:p w14:paraId="7087B131" w14:textId="77777777" w:rsidR="002018D5" w:rsidRDefault="002018D5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57BCAAAE" w14:textId="77777777" w:rsidTr="009160CE">
        <w:tc>
          <w:tcPr>
            <w:tcW w:w="6237" w:type="dxa"/>
          </w:tcPr>
          <w:p w14:paraId="2108FBC4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0AF58C1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11ECDA0E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</w:tcPr>
          <w:p w14:paraId="4675FAF7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729B231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55A5E12F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C4142B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7BECB08C" w14:textId="77777777" w:rsidR="00821C80" w:rsidRPr="00173417" w:rsidRDefault="00821C80" w:rsidP="007D4350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105EF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993" w:right="1103" w:bottom="709" w:left="1418" w:header="142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90D0" w14:textId="77777777" w:rsidR="007A1C7B" w:rsidRDefault="007A1C7B">
      <w:r>
        <w:separator/>
      </w:r>
    </w:p>
  </w:endnote>
  <w:endnote w:type="continuationSeparator" w:id="0">
    <w:p w14:paraId="76AEC5C8" w14:textId="77777777" w:rsidR="007A1C7B" w:rsidRDefault="007A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81773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98586B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3B8A9" w14:textId="6EF1298E" w:rsidR="00821C80" w:rsidRPr="00CA5E56" w:rsidRDefault="00CA5E56" w:rsidP="004F1E2E">
    <w:pPr>
      <w:pStyle w:val="Stopka"/>
      <w:tabs>
        <w:tab w:val="clear" w:pos="4536"/>
      </w:tabs>
      <w:spacing w:before="120"/>
      <w:jc w:val="right"/>
      <w:rPr>
        <w:rFonts w:ascii="Arial" w:hAnsi="Arial"/>
        <w:sz w:val="18"/>
      </w:rPr>
    </w:pP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 w:rsidR="009731AC">
      <w:rPr>
        <w:rStyle w:val="Numerstrony"/>
        <w:rFonts w:ascii="Arial" w:hAnsi="Arial"/>
        <w:noProof/>
        <w:sz w:val="18"/>
      </w:rPr>
      <w:t>4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 w:rsidR="009731AC">
      <w:rPr>
        <w:rStyle w:val="Numerstrony"/>
        <w:rFonts w:ascii="Arial" w:hAnsi="Arial"/>
        <w:noProof/>
        <w:sz w:val="18"/>
      </w:rPr>
      <w:t>4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B5A9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EC50AC8" w14:textId="77777777" w:rsidR="00821C80" w:rsidRDefault="00821C80">
    <w:pPr>
      <w:pStyle w:val="Stopka"/>
      <w:tabs>
        <w:tab w:val="clear" w:pos="4536"/>
      </w:tabs>
      <w:jc w:val="center"/>
    </w:pPr>
  </w:p>
  <w:p w14:paraId="483B7432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3BD9E" w14:textId="77777777" w:rsidR="007A1C7B" w:rsidRDefault="007A1C7B">
      <w:r>
        <w:separator/>
      </w:r>
    </w:p>
  </w:footnote>
  <w:footnote w:type="continuationSeparator" w:id="0">
    <w:p w14:paraId="35C03F8D" w14:textId="77777777" w:rsidR="007A1C7B" w:rsidRDefault="007A1C7B">
      <w:r>
        <w:continuationSeparator/>
      </w:r>
    </w:p>
  </w:footnote>
  <w:footnote w:id="1">
    <w:p w14:paraId="41775784" w14:textId="77777777" w:rsidR="00AA0A5E" w:rsidRPr="0087138C" w:rsidRDefault="00AA0A5E" w:rsidP="00AA0A5E">
      <w:pPr>
        <w:pStyle w:val="Tekstprzypisudolnego"/>
        <w:spacing w:after="60"/>
        <w:ind w:left="-284" w:right="-144" w:hanging="141"/>
        <w:jc w:val="both"/>
        <w:rPr>
          <w:rFonts w:ascii="Arial" w:hAnsi="Arial" w:cs="Arial"/>
          <w:color w:val="0070C0"/>
        </w:rPr>
      </w:pPr>
      <w:r w:rsidRPr="0087138C">
        <w:rPr>
          <w:rStyle w:val="Odwoanieprzypisudolnego"/>
          <w:rFonts w:ascii="Arial" w:hAnsi="Arial" w:cs="Arial"/>
          <w:color w:val="0070C0"/>
        </w:rPr>
        <w:footnoteRef/>
      </w:r>
      <w:r w:rsidRPr="0087138C">
        <w:rPr>
          <w:rFonts w:ascii="Arial" w:hAnsi="Arial" w:cs="Arial"/>
          <w:color w:val="0070C0"/>
        </w:rPr>
        <w:t xml:space="preserve"> Stosownie do postanowień §9 ust. 1 pkt. 2 </w:t>
      </w:r>
      <w:r w:rsidRPr="00DB79D2">
        <w:rPr>
          <w:rFonts w:ascii="Arial" w:hAnsi="Arial" w:cs="Arial"/>
          <w:i/>
          <w:iCs/>
          <w:color w:val="0070C0"/>
        </w:rPr>
        <w:t>Rozporządzenia Ministra Rozwoju, Pracy i Technologii z dnia 23 grudnia 2020 r. w sprawie podmiotowych środków dowodowych oraz innych dokumentów lub oświadczeń, jakich może żądać zamawiający od wykonawcy</w:t>
      </w:r>
      <w:r w:rsidRPr="0087138C">
        <w:rPr>
          <w:rFonts w:ascii="Arial" w:hAnsi="Arial" w:cs="Arial"/>
          <w:color w:val="0070C0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2DE3" w14:textId="3C8A7CD8" w:rsidR="00CA5E56" w:rsidRPr="00DE6715" w:rsidRDefault="00CA5E56" w:rsidP="00DE671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1DC6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C4B94"/>
    <w:multiLevelType w:val="hybridMultilevel"/>
    <w:tmpl w:val="BF50F158"/>
    <w:lvl w:ilvl="0" w:tplc="746E1018">
      <w:start w:val="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552357"/>
    <w:multiLevelType w:val="hybridMultilevel"/>
    <w:tmpl w:val="A4249944"/>
    <w:lvl w:ilvl="0" w:tplc="07DA85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34927"/>
    <w:multiLevelType w:val="hybridMultilevel"/>
    <w:tmpl w:val="F2AEBCF2"/>
    <w:lvl w:ilvl="0" w:tplc="092422D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493259">
    <w:abstractNumId w:val="2"/>
  </w:num>
  <w:num w:numId="2" w16cid:durableId="1188177740">
    <w:abstractNumId w:val="0"/>
  </w:num>
  <w:num w:numId="3" w16cid:durableId="1030572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95"/>
    <w:rsid w:val="00094A9E"/>
    <w:rsid w:val="00105EFF"/>
    <w:rsid w:val="001174D3"/>
    <w:rsid w:val="00121B8A"/>
    <w:rsid w:val="00150D7E"/>
    <w:rsid w:val="00167DCC"/>
    <w:rsid w:val="00173417"/>
    <w:rsid w:val="001A2FAD"/>
    <w:rsid w:val="001D0288"/>
    <w:rsid w:val="001D5C00"/>
    <w:rsid w:val="002018D5"/>
    <w:rsid w:val="00215061"/>
    <w:rsid w:val="00217E11"/>
    <w:rsid w:val="002957AB"/>
    <w:rsid w:val="003165A8"/>
    <w:rsid w:val="00324A5E"/>
    <w:rsid w:val="00397803"/>
    <w:rsid w:val="003D5600"/>
    <w:rsid w:val="004129CB"/>
    <w:rsid w:val="00434825"/>
    <w:rsid w:val="004434A9"/>
    <w:rsid w:val="00445064"/>
    <w:rsid w:val="00467355"/>
    <w:rsid w:val="004704C5"/>
    <w:rsid w:val="004E070D"/>
    <w:rsid w:val="004F1E2E"/>
    <w:rsid w:val="00521783"/>
    <w:rsid w:val="0055252E"/>
    <w:rsid w:val="005928C1"/>
    <w:rsid w:val="006040D3"/>
    <w:rsid w:val="0060654D"/>
    <w:rsid w:val="006833FC"/>
    <w:rsid w:val="00691359"/>
    <w:rsid w:val="006E5329"/>
    <w:rsid w:val="006F7BD1"/>
    <w:rsid w:val="007064BA"/>
    <w:rsid w:val="00711C25"/>
    <w:rsid w:val="007524A3"/>
    <w:rsid w:val="0076078E"/>
    <w:rsid w:val="00770B9D"/>
    <w:rsid w:val="00771188"/>
    <w:rsid w:val="007A1C7B"/>
    <w:rsid w:val="007A798B"/>
    <w:rsid w:val="007D4350"/>
    <w:rsid w:val="007F17AE"/>
    <w:rsid w:val="0080385B"/>
    <w:rsid w:val="00815995"/>
    <w:rsid w:val="00821C80"/>
    <w:rsid w:val="008444CA"/>
    <w:rsid w:val="00861259"/>
    <w:rsid w:val="00861D36"/>
    <w:rsid w:val="00873399"/>
    <w:rsid w:val="009108A4"/>
    <w:rsid w:val="009160CE"/>
    <w:rsid w:val="00936CFB"/>
    <w:rsid w:val="009731AC"/>
    <w:rsid w:val="0097717A"/>
    <w:rsid w:val="00980415"/>
    <w:rsid w:val="009864DF"/>
    <w:rsid w:val="0099728C"/>
    <w:rsid w:val="009C437A"/>
    <w:rsid w:val="00A01ABF"/>
    <w:rsid w:val="00A03E57"/>
    <w:rsid w:val="00A8618D"/>
    <w:rsid w:val="00A86B44"/>
    <w:rsid w:val="00A934D4"/>
    <w:rsid w:val="00AA0A5E"/>
    <w:rsid w:val="00AA1C7C"/>
    <w:rsid w:val="00AA594F"/>
    <w:rsid w:val="00AA5EEE"/>
    <w:rsid w:val="00AC40AF"/>
    <w:rsid w:val="00AC4ECB"/>
    <w:rsid w:val="00AC62B6"/>
    <w:rsid w:val="00AE3F9F"/>
    <w:rsid w:val="00B105F9"/>
    <w:rsid w:val="00B11EA3"/>
    <w:rsid w:val="00B41A5F"/>
    <w:rsid w:val="00B551AF"/>
    <w:rsid w:val="00B8180B"/>
    <w:rsid w:val="00BA4A89"/>
    <w:rsid w:val="00BD6188"/>
    <w:rsid w:val="00BE7339"/>
    <w:rsid w:val="00BF160F"/>
    <w:rsid w:val="00C4142B"/>
    <w:rsid w:val="00C97A27"/>
    <w:rsid w:val="00CA5E56"/>
    <w:rsid w:val="00CA7B0B"/>
    <w:rsid w:val="00CC010D"/>
    <w:rsid w:val="00CC678A"/>
    <w:rsid w:val="00D419A2"/>
    <w:rsid w:val="00D52F5E"/>
    <w:rsid w:val="00D66A0C"/>
    <w:rsid w:val="00D92142"/>
    <w:rsid w:val="00DE6715"/>
    <w:rsid w:val="00E1538B"/>
    <w:rsid w:val="00E20FE6"/>
    <w:rsid w:val="00E819CF"/>
    <w:rsid w:val="00E938D8"/>
    <w:rsid w:val="00EF69C4"/>
    <w:rsid w:val="00F13EB5"/>
    <w:rsid w:val="00F2651C"/>
    <w:rsid w:val="00F34C7F"/>
    <w:rsid w:val="00F660B4"/>
    <w:rsid w:val="00F83B51"/>
    <w:rsid w:val="00F94D91"/>
    <w:rsid w:val="00FF11B3"/>
    <w:rsid w:val="00FF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D06F4"/>
  <w15:chartTrackingRefBased/>
  <w15:docId w15:val="{22EBC08F-5333-46C7-B5E8-0E354D53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  <w:style w:type="table" w:styleId="Tabela-Siatka">
    <w:name w:val="Table Grid"/>
    <w:basedOn w:val="Standardowy"/>
    <w:rsid w:val="00BD6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2651C"/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"/>
    <w:link w:val="Akapitzlist"/>
    <w:uiPriority w:val="34"/>
    <w:qFormat/>
    <w:locked/>
    <w:rsid w:val="00AA0A5E"/>
  </w:style>
  <w:style w:type="paragraph" w:styleId="Akapitzlist">
    <w:name w:val="List Paragraph"/>
    <w:aliases w:val="CW_Lista,Preambuła,maz_wyliczenie,opis dzialania,K-P_odwolanie,A_wyliczenie,Akapit z listą5,normalny tekst"/>
    <w:basedOn w:val="Normalny"/>
    <w:link w:val="AkapitzlistZnak"/>
    <w:uiPriority w:val="34"/>
    <w:qFormat/>
    <w:rsid w:val="00AA0A5E"/>
    <w:pPr>
      <w:spacing w:line="276" w:lineRule="auto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M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29A55-48F8-4303-BEA9-2E92134A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47</TotalTime>
  <Pages>2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AMMK</dc:creator>
  <cp:keywords/>
  <cp:lastModifiedBy>Kierownik RRG</cp:lastModifiedBy>
  <cp:revision>24</cp:revision>
  <cp:lastPrinted>2026-08-28T12:53:00Z</cp:lastPrinted>
  <dcterms:created xsi:type="dcterms:W3CDTF">2024-10-06T10:06:00Z</dcterms:created>
  <dcterms:modified xsi:type="dcterms:W3CDTF">2026-08-28T12:53:00Z</dcterms:modified>
</cp:coreProperties>
</file>